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7A5805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6AAF684F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6418353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7403425D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1DCBA37C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284B8392" w14:textId="77777777" w:rsidR="00C41F96" w:rsidRDefault="0027644E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0FF6A2E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3C15F1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0D2543E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096B4E9E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3F2E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51A34DF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42B6" w14:paraId="0D61A819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3C3C2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F69EACE" w14:textId="77777777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39965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A709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2D2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7681330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B8D4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86C43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1DFD0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628A7A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8FC84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8F2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246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8BB7BA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3C39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3A4F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058F49F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3A82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F55A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B534494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515ABD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E8E3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E7308A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A9EC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94CC5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1150D88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05F9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F02E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57B2F0B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F4EE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356BA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0FF936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A745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830C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3304C1DD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0AA94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8CDA8A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10A8B3C2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0A617E5C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E1174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4A2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2D8450CE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94B4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0A34BF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50963537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4B578201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CAFCC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1175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3158044D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7234BA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A706F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36E3C8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9DDB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C2E04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4404262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15B2A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A5AA" w14:textId="19B1D656" w:rsidR="00C41F96" w:rsidRDefault="005D4904" w:rsidP="00B25A7B">
            <w:pPr>
              <w:pStyle w:val="Untertitel"/>
            </w:pPr>
            <w:r>
              <w:t>-</w:t>
            </w:r>
          </w:p>
        </w:tc>
      </w:tr>
      <w:tr w:rsidR="00C41F96" w14:paraId="7AEDE856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967C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E6E65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65467153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72EA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20AE" w14:textId="1E5DE3AE" w:rsidR="00C41F96" w:rsidRDefault="005D4904" w:rsidP="00B25A7B">
            <w:pPr>
              <w:pStyle w:val="Untertitel"/>
            </w:pPr>
            <w:r>
              <w:t>005/2026</w:t>
            </w:r>
          </w:p>
          <w:p w14:paraId="27E05C6C" w14:textId="77777777" w:rsidR="0069558F" w:rsidRPr="0069558F" w:rsidRDefault="0069558F" w:rsidP="0069558F">
            <w:pPr>
              <w:ind w:firstLine="0"/>
            </w:pPr>
            <w:r>
              <w:t>/2024</w:t>
            </w:r>
          </w:p>
        </w:tc>
      </w:tr>
    </w:tbl>
    <w:p w14:paraId="5A76720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0D01D14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06A77C2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5B2D6" w14:textId="73BE2201" w:rsidR="00C41F96" w:rsidRDefault="005D4904" w:rsidP="00121EB9">
            <w:pPr>
              <w:pStyle w:val="KeinLeerraum"/>
              <w:ind w:left="82"/>
            </w:pPr>
            <w:r w:rsidRPr="005D4904">
              <w:t>Beschaffung eines Wechselladerfahrzeugs (WLF26) für die Feuerwehr Ibbenb</w:t>
            </w:r>
            <w:r>
              <w:t>üren</w:t>
            </w:r>
          </w:p>
        </w:tc>
      </w:tr>
      <w:tr w:rsidR="00C41F96" w14:paraId="3BA55F61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1F813A46" w14:textId="77777777" w:rsidR="00C41F96" w:rsidRDefault="000C705A" w:rsidP="00121EB9">
            <w:pPr>
              <w:pStyle w:val="KeinLeerraum"/>
              <w:ind w:left="8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248DECF" w14:textId="77777777" w:rsidR="00C41F96" w:rsidRDefault="00C41F96" w:rsidP="00C41F96">
      <w:pPr>
        <w:ind w:firstLine="0"/>
      </w:pPr>
    </w:p>
    <w:p w14:paraId="50988B7B" w14:textId="78ACF1C8" w:rsidR="00C41F96" w:rsidRDefault="00C41F96" w:rsidP="00C41F96">
      <w:pPr>
        <w:ind w:firstLine="0"/>
      </w:pPr>
      <w:r>
        <w:t xml:space="preserve">Anfrage zur Abgabe eines Angebotes vom </w:t>
      </w:r>
      <w:r w:rsidR="005D4904">
        <w:t>21.05.2026</w:t>
      </w:r>
    </w:p>
    <w:p w14:paraId="072BD730" w14:textId="77777777" w:rsidR="008809BF" w:rsidRDefault="008809BF" w:rsidP="008809BF">
      <w:pPr>
        <w:pStyle w:val="KeinLeerraum"/>
      </w:pPr>
    </w:p>
    <w:p w14:paraId="37EAF653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4BF8963C" w14:textId="77777777" w:rsidR="00C41F96" w:rsidRPr="00C41F96" w:rsidRDefault="00C41F96" w:rsidP="00C41F96">
      <w:pPr>
        <w:pStyle w:val="KeinLeerraum"/>
      </w:pPr>
    </w:p>
    <w:p w14:paraId="1AA84B99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4568F13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65FAB381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DC5449D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3E61253" w14:textId="77777777" w:rsidR="00C335AF" w:rsidRDefault="00061DA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5C59EB71" w14:textId="77777777" w:rsidR="00C335AF" w:rsidRDefault="00061DA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00AA4078" w14:textId="77777777" w:rsidR="008C09E6" w:rsidRDefault="000C705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E77FD15" w14:textId="77777777" w:rsidR="00C335AF" w:rsidRDefault="00061DAA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7C34DF06" w14:textId="77777777" w:rsidR="00C335AF" w:rsidRDefault="00061DAA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>An</w:t>
      </w:r>
      <w:r w:rsidR="000C705A">
        <w:t xml:space="preserve">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135CF111" w14:textId="77777777" w:rsidR="00C335AF" w:rsidRDefault="00C335AF" w:rsidP="00C41F96">
      <w:pPr>
        <w:pStyle w:val="KeinLeerraum"/>
      </w:pPr>
    </w:p>
    <w:p w14:paraId="6F98C90D" w14:textId="77777777" w:rsidR="00387A5D" w:rsidRDefault="00061DA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5365FA8C" w14:textId="77777777" w:rsidR="00CA1398" w:rsidRDefault="00CA1398" w:rsidP="00AC2585">
      <w:pPr>
        <w:spacing w:before="0" w:after="0"/>
        <w:ind w:left="284" w:hanging="284"/>
      </w:pPr>
    </w:p>
    <w:p w14:paraId="0A49AC66" w14:textId="77777777" w:rsidR="00387A5D" w:rsidRDefault="00061DAA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476768DF" w14:textId="77777777" w:rsidR="001F2936" w:rsidRDefault="00061DAA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652F061B" w14:textId="77777777" w:rsidR="001F2936" w:rsidRDefault="00061DAA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580A2481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18275BE2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38FC999C" w14:textId="77777777" w:rsidR="00AC2585" w:rsidRDefault="00061DA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4D9DCB77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7644E" w14:paraId="67D2DBA2" w14:textId="77777777" w:rsidTr="00EB0FB3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</w:tcPr>
          <w:p w14:paraId="39936D3F" w14:textId="77777777" w:rsidR="0027644E" w:rsidRDefault="0027644E" w:rsidP="0027644E">
            <w:pPr>
              <w:pStyle w:val="KeinLeerraum"/>
              <w:ind w:left="81"/>
            </w:pPr>
            <w:r w:rsidRPr="00873C8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3C87">
              <w:instrText xml:space="preserve"> FORMTEXT </w:instrText>
            </w:r>
            <w:r w:rsidRPr="00873C87">
              <w:fldChar w:fldCharType="separate"/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fldChar w:fldCharType="end"/>
            </w:r>
          </w:p>
        </w:tc>
      </w:tr>
    </w:tbl>
    <w:p w14:paraId="1F40B636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109AFFB9" w14:textId="77777777" w:rsidR="00EC5B90" w:rsidRDefault="0027644E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5512856" w14:textId="77777777" w:rsidR="0027644E" w:rsidRDefault="0027644E" w:rsidP="007D2A55">
      <w:pPr>
        <w:pStyle w:val="KeinLeerraum"/>
        <w:tabs>
          <w:tab w:val="left" w:pos="3402"/>
        </w:tabs>
        <w:rPr>
          <w:b/>
        </w:rPr>
      </w:pPr>
    </w:p>
    <w:p w14:paraId="358533B3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521D264E" w14:textId="77777777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435354BA" w14:textId="77777777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6EE64DF7" w14:textId="77777777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1449FA3D" w14:textId="77777777" w:rsidR="009E05CD" w:rsidRDefault="00061DAA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7511B339" w14:textId="77777777" w:rsidR="009E05CD" w:rsidRDefault="00061DAA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43159355" w14:textId="77777777" w:rsidR="009E05CD" w:rsidRDefault="00061DAA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2DC20703" w14:textId="77777777" w:rsidR="009E05CD" w:rsidRDefault="00061DAA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0793BD7C" w14:textId="77777777" w:rsidR="009E05CD" w:rsidRDefault="009E05CD" w:rsidP="009E05CD">
      <w:pPr>
        <w:spacing w:before="0" w:after="0"/>
        <w:ind w:left="284" w:firstLine="0"/>
      </w:pPr>
    </w:p>
    <w:p w14:paraId="49D8E4C9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20CDC957" w14:textId="77777777" w:rsidR="0027644E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  <w:r w:rsidR="0027644E">
        <w:rPr>
          <w:i/>
        </w:rPr>
        <w:br w:type="page"/>
      </w:r>
    </w:p>
    <w:p w14:paraId="11B1CBAD" w14:textId="77777777" w:rsidR="007D2A55" w:rsidRDefault="007D2A55" w:rsidP="007D2A55">
      <w:pPr>
        <w:spacing w:before="0" w:after="0"/>
        <w:ind w:left="284" w:firstLine="0"/>
        <w:rPr>
          <w:i/>
        </w:rPr>
      </w:pPr>
    </w:p>
    <w:p w14:paraId="6CDF60BF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508F625E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27BD880B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2D18C3F2" w14:textId="77777777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A21EC5D" w14:textId="77777777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72757044" w14:textId="77777777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27644E">
        <w:fldChar w:fldCharType="begin">
          <w:ffData>
            <w:name w:val="Text1"/>
            <w:enabled/>
            <w:calcOnExit w:val="0"/>
            <w:textInput/>
          </w:ffData>
        </w:fldChar>
      </w:r>
      <w:r w:rsidR="0027644E">
        <w:instrText xml:space="preserve"> FORMTEXT </w:instrText>
      </w:r>
      <w:r w:rsidR="0027644E">
        <w:fldChar w:fldCharType="separate"/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fldChar w:fldCharType="end"/>
      </w:r>
    </w:p>
    <w:p w14:paraId="1E60E1A8" w14:textId="77777777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5BDB4BD" w14:textId="77777777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59CB6DCE" w14:textId="77777777" w:rsidR="00BA4744" w:rsidRDefault="00BA4744" w:rsidP="00BA4744">
      <w:pPr>
        <w:spacing w:before="0" w:after="0"/>
        <w:ind w:firstLine="0"/>
        <w:rPr>
          <w:rFonts w:cs="Arial"/>
        </w:rPr>
      </w:pPr>
    </w:p>
    <w:p w14:paraId="6C406C0C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E7DFDFE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4286005F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9C9032C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F8B6D7A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42F3A78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186EC774" w14:textId="77777777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6CE665B6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5DD8D646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50F2" w14:textId="77777777" w:rsidR="004214B1" w:rsidRDefault="004214B1" w:rsidP="00B3223D">
      <w:pPr>
        <w:spacing w:after="0" w:line="240" w:lineRule="auto"/>
      </w:pPr>
      <w:r>
        <w:separator/>
      </w:r>
    </w:p>
  </w:endnote>
  <w:endnote w:type="continuationSeparator" w:id="0">
    <w:p w14:paraId="0BC4FC14" w14:textId="77777777" w:rsidR="004214B1" w:rsidRDefault="004214B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3D9936AB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4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D9C37" w14:textId="77777777" w:rsidR="004214B1" w:rsidRDefault="004214B1" w:rsidP="00B3223D">
      <w:pPr>
        <w:spacing w:after="0" w:line="240" w:lineRule="auto"/>
      </w:pPr>
      <w:r>
        <w:separator/>
      </w:r>
    </w:p>
  </w:footnote>
  <w:footnote w:type="continuationSeparator" w:id="0">
    <w:p w14:paraId="68BDD552" w14:textId="77777777" w:rsidR="004214B1" w:rsidRDefault="004214B1" w:rsidP="00B3223D">
      <w:pPr>
        <w:spacing w:after="0" w:line="240" w:lineRule="auto"/>
      </w:pPr>
      <w:r>
        <w:continuationSeparator/>
      </w:r>
    </w:p>
  </w:footnote>
  <w:footnote w:id="1">
    <w:p w14:paraId="300D63BE" w14:textId="77777777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2078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040A9F66" w14:textId="77777777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99448336">
    <w:abstractNumId w:val="2"/>
  </w:num>
  <w:num w:numId="2" w16cid:durableId="1225674928">
    <w:abstractNumId w:val="7"/>
  </w:num>
  <w:num w:numId="3" w16cid:durableId="994644794">
    <w:abstractNumId w:val="0"/>
  </w:num>
  <w:num w:numId="4" w16cid:durableId="28461192">
    <w:abstractNumId w:val="7"/>
    <w:lvlOverride w:ilvl="0">
      <w:startOverride w:val="1"/>
    </w:lvlOverride>
  </w:num>
  <w:num w:numId="5" w16cid:durableId="1477795342">
    <w:abstractNumId w:val="7"/>
    <w:lvlOverride w:ilvl="0">
      <w:startOverride w:val="1"/>
    </w:lvlOverride>
  </w:num>
  <w:num w:numId="6" w16cid:durableId="1669359966">
    <w:abstractNumId w:val="13"/>
  </w:num>
  <w:num w:numId="7" w16cid:durableId="127163050">
    <w:abstractNumId w:val="5"/>
  </w:num>
  <w:num w:numId="8" w16cid:durableId="556017308">
    <w:abstractNumId w:val="6"/>
  </w:num>
  <w:num w:numId="9" w16cid:durableId="1110054666">
    <w:abstractNumId w:val="11"/>
  </w:num>
  <w:num w:numId="10" w16cid:durableId="1483741087">
    <w:abstractNumId w:val="8"/>
  </w:num>
  <w:num w:numId="11" w16cid:durableId="28144475">
    <w:abstractNumId w:val="12"/>
  </w:num>
  <w:num w:numId="12" w16cid:durableId="315376198">
    <w:abstractNumId w:val="9"/>
  </w:num>
  <w:num w:numId="13" w16cid:durableId="8667964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3116312">
    <w:abstractNumId w:val="10"/>
  </w:num>
  <w:num w:numId="15" w16cid:durableId="6873710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1147770">
    <w:abstractNumId w:val="4"/>
  </w:num>
  <w:num w:numId="17" w16cid:durableId="1346908752">
    <w:abstractNumId w:val="3"/>
  </w:num>
  <w:num w:numId="18" w16cid:durableId="1412501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KemulhA6EFDPK/aS6b/wMG7jBk55bRcc9ho8698tolzrt+jYUqYnBLG3MK7FaJi8r4wtcu4SHuOk4AQGR71gqw==" w:salt="EK+uNLQT8f76be7efOY0L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4B1"/>
    <w:rsid w:val="000002EF"/>
    <w:rsid w:val="000055FA"/>
    <w:rsid w:val="00014958"/>
    <w:rsid w:val="00061D50"/>
    <w:rsid w:val="00061DAA"/>
    <w:rsid w:val="00066888"/>
    <w:rsid w:val="00076066"/>
    <w:rsid w:val="0007702A"/>
    <w:rsid w:val="000C705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7644E"/>
    <w:rsid w:val="00285902"/>
    <w:rsid w:val="00291449"/>
    <w:rsid w:val="002A78ED"/>
    <w:rsid w:val="002E0EF3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14B1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D4904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9558F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9F3312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674F6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80CD5"/>
  <w15:docId w15:val="{9A257003-967B-4987-AB16-43E600B7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Daten\1-Vergabe\2-Vordrucke-Vorlagen\3%20Vorlagen%20VgV\324_eu_angebotsschreib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07BD-BC92-4B0E-896A-29503FA2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324_eu_angebotsschreiben.dotx</Template>
  <TotalTime>0</TotalTime>
  <Pages>3</Pages>
  <Words>706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 Kaiser</dc:creator>
  <cp:lastModifiedBy>Linda Kaiser</cp:lastModifiedBy>
  <cp:revision>3</cp:revision>
  <dcterms:created xsi:type="dcterms:W3CDTF">2026-05-21T09:20:00Z</dcterms:created>
  <dcterms:modified xsi:type="dcterms:W3CDTF">2026-05-21T09:21:00Z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